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C15788" w14:textId="77777777" w:rsidR="00BE35F0" w:rsidRDefault="00BE35F0" w:rsidP="00BE35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BYLLYNG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fl.1455)</w:t>
      </w:r>
    </w:p>
    <w:p w14:paraId="2347D559" w14:textId="77777777" w:rsidR="00BE35F0" w:rsidRDefault="00BE35F0" w:rsidP="00BE35F0">
      <w:pPr>
        <w:pStyle w:val="NoSpacing"/>
        <w:rPr>
          <w:rFonts w:cs="Times New Roman"/>
          <w:szCs w:val="24"/>
        </w:rPr>
      </w:pPr>
    </w:p>
    <w:p w14:paraId="15D0821D" w14:textId="77777777" w:rsidR="00BE35F0" w:rsidRDefault="00BE35F0" w:rsidP="00BE35F0">
      <w:pPr>
        <w:pStyle w:val="NoSpacing"/>
        <w:rPr>
          <w:rFonts w:cs="Times New Roman"/>
          <w:szCs w:val="24"/>
        </w:rPr>
      </w:pPr>
    </w:p>
    <w:p w14:paraId="7B1C50A6" w14:textId="77777777" w:rsidR="00BE35F0" w:rsidRDefault="00BE35F0" w:rsidP="00BE35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Jun.</w:t>
      </w:r>
      <w:r>
        <w:rPr>
          <w:rFonts w:cs="Times New Roman"/>
          <w:szCs w:val="24"/>
        </w:rPr>
        <w:tab/>
        <w:t>1455</w:t>
      </w:r>
      <w:r>
        <w:rPr>
          <w:rFonts w:cs="Times New Roman"/>
          <w:szCs w:val="24"/>
        </w:rPr>
        <w:tab/>
        <w:t xml:space="preserve">He was one of those appointed to deliver Bedford Castle </w:t>
      </w:r>
      <w:proofErr w:type="spellStart"/>
      <w:proofErr w:type="gramStart"/>
      <w:r>
        <w:rPr>
          <w:rFonts w:cs="Times New Roman"/>
          <w:szCs w:val="24"/>
        </w:rPr>
        <w:t>gaol</w:t>
      </w:r>
      <w:proofErr w:type="spellEnd"/>
      <w:proofErr w:type="gramEnd"/>
      <w:r>
        <w:rPr>
          <w:rFonts w:cs="Times New Roman"/>
          <w:szCs w:val="24"/>
        </w:rPr>
        <w:t>.</w:t>
      </w:r>
    </w:p>
    <w:p w14:paraId="084EE067" w14:textId="77777777" w:rsidR="00BE35F0" w:rsidRDefault="00BE35F0" w:rsidP="00BE35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p.257)</w:t>
      </w:r>
    </w:p>
    <w:p w14:paraId="550378B4" w14:textId="77777777" w:rsidR="00BE35F0" w:rsidRDefault="00BE35F0" w:rsidP="00BE35F0">
      <w:pPr>
        <w:pStyle w:val="NoSpacing"/>
        <w:rPr>
          <w:rFonts w:cs="Times New Roman"/>
          <w:szCs w:val="24"/>
        </w:rPr>
      </w:pPr>
    </w:p>
    <w:p w14:paraId="013A6E75" w14:textId="77777777" w:rsidR="00BE35F0" w:rsidRDefault="00BE35F0" w:rsidP="00BE35F0">
      <w:pPr>
        <w:pStyle w:val="NoSpacing"/>
        <w:rPr>
          <w:rFonts w:cs="Times New Roman"/>
          <w:szCs w:val="24"/>
        </w:rPr>
      </w:pPr>
    </w:p>
    <w:p w14:paraId="39AC228C" w14:textId="77777777" w:rsidR="00BE35F0" w:rsidRDefault="00BE35F0" w:rsidP="00BE35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August 2024</w:t>
      </w:r>
    </w:p>
    <w:p w14:paraId="46C4AF2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41D859" w14:textId="77777777" w:rsidR="00BE35F0" w:rsidRDefault="00BE35F0" w:rsidP="009139A6">
      <w:r>
        <w:separator/>
      </w:r>
    </w:p>
  </w:endnote>
  <w:endnote w:type="continuationSeparator" w:id="0">
    <w:p w14:paraId="77344B73" w14:textId="77777777" w:rsidR="00BE35F0" w:rsidRDefault="00BE35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12ED2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1A64F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3211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1E8DF5" w14:textId="77777777" w:rsidR="00BE35F0" w:rsidRDefault="00BE35F0" w:rsidP="009139A6">
      <w:r>
        <w:separator/>
      </w:r>
    </w:p>
  </w:footnote>
  <w:footnote w:type="continuationSeparator" w:id="0">
    <w:p w14:paraId="14E86F7E" w14:textId="77777777" w:rsidR="00BE35F0" w:rsidRDefault="00BE35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C30A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3BFD3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9D0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5F0"/>
    <w:rsid w:val="000666E0"/>
    <w:rsid w:val="002510B7"/>
    <w:rsid w:val="00270799"/>
    <w:rsid w:val="005C130B"/>
    <w:rsid w:val="005E1FE7"/>
    <w:rsid w:val="00826F5C"/>
    <w:rsid w:val="009139A6"/>
    <w:rsid w:val="009411C2"/>
    <w:rsid w:val="009448BB"/>
    <w:rsid w:val="00947624"/>
    <w:rsid w:val="00A3176C"/>
    <w:rsid w:val="00AE65F8"/>
    <w:rsid w:val="00BA00AB"/>
    <w:rsid w:val="00BE35F0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D273F"/>
  <w15:chartTrackingRefBased/>
  <w15:docId w15:val="{D57ADE51-DE72-4BE6-9B37-EAFF57112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2024-08-28T20:11:00Z</dcterms:created>
  <dcterms:modified xsi:type="dcterms:W3CDTF">2024-08-28T20:11:00Z</dcterms:modified>
</cp:coreProperties>
</file>